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DA1" w:rsidRDefault="00264DA1" w:rsidP="00264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SWAYNESTON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64DA1" w:rsidRDefault="00264DA1" w:rsidP="00264D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4DA1" w:rsidRDefault="00264DA1" w:rsidP="00264D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4DA1" w:rsidRDefault="00264DA1" w:rsidP="00264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Aug.1419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Oakham, Rutland,</w:t>
      </w:r>
    </w:p>
    <w:p w:rsidR="00264DA1" w:rsidRDefault="00264DA1" w:rsidP="00264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, Countess of Hereford.</w:t>
      </w:r>
    </w:p>
    <w:p w:rsidR="00264DA1" w:rsidRDefault="00264DA1" w:rsidP="00264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21-279)</w:t>
      </w:r>
    </w:p>
    <w:p w:rsidR="00264DA1" w:rsidRDefault="00264DA1" w:rsidP="00264D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4DA1" w:rsidRDefault="00264DA1" w:rsidP="00264D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64DA1" w:rsidRDefault="00264DA1" w:rsidP="00264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  <w:bookmarkStart w:id="0" w:name="_GoBack"/>
      <w:bookmarkEnd w:id="0"/>
    </w:p>
    <w:sectPr w:rsidR="00DD5B8A" w:rsidRPr="00264D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DA1" w:rsidRDefault="00264DA1" w:rsidP="00564E3C">
      <w:pPr>
        <w:spacing w:after="0" w:line="240" w:lineRule="auto"/>
      </w:pPr>
      <w:r>
        <w:separator/>
      </w:r>
    </w:p>
  </w:endnote>
  <w:endnote w:type="continuationSeparator" w:id="0">
    <w:p w:rsidR="00264DA1" w:rsidRDefault="00264DA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64DA1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DA1" w:rsidRDefault="00264DA1" w:rsidP="00564E3C">
      <w:pPr>
        <w:spacing w:after="0" w:line="240" w:lineRule="auto"/>
      </w:pPr>
      <w:r>
        <w:separator/>
      </w:r>
    </w:p>
  </w:footnote>
  <w:footnote w:type="continuationSeparator" w:id="0">
    <w:p w:rsidR="00264DA1" w:rsidRDefault="00264DA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A1"/>
    <w:rsid w:val="00264DA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252E1"/>
  <w15:chartTrackingRefBased/>
  <w15:docId w15:val="{2B4926E8-8684-47AD-B46E-B26D3172E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2016-02-25T22:21:00Z</dcterms:created>
  <dcterms:modified xsi:type="dcterms:W3CDTF">2016-02-25T22:22:00Z</dcterms:modified>
</cp:coreProperties>
</file>